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1E827" w14:textId="77777777" w:rsidR="001D0CC7" w:rsidRDefault="001D0CC7" w:rsidP="001D0C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SOMER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SOMENER)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(fl.1477)</w:t>
      </w:r>
    </w:p>
    <w:p w14:paraId="44E413A2" w14:textId="77777777" w:rsidR="001D0CC7" w:rsidRDefault="001D0CC7" w:rsidP="001D0C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Tailor.</w:t>
      </w:r>
    </w:p>
    <w:p w14:paraId="7CD2043E" w14:textId="77777777" w:rsidR="001D0CC7" w:rsidRDefault="001D0CC7" w:rsidP="001D0C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F9A8ED" w14:textId="77777777" w:rsidR="001D0CC7" w:rsidRDefault="001D0CC7" w:rsidP="001D0C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D23CE0" w14:textId="77777777" w:rsidR="001D0CC7" w:rsidRDefault="001D0CC7" w:rsidP="001D0C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Dec.1477</w:t>
      </w:r>
      <w:r>
        <w:rPr>
          <w:rFonts w:ascii="Times New Roman" w:hAnsi="Times New Roman" w:cs="Times New Roman"/>
          <w:sz w:val="24"/>
          <w:szCs w:val="24"/>
        </w:rPr>
        <w:tab/>
        <w:t xml:space="preserve">Gift of his goods and chattels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Dryver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Lymost</w:t>
      </w:r>
      <w:proofErr w:type="spellEnd"/>
      <w:r>
        <w:rPr>
          <w:rFonts w:ascii="Times New Roman" w:hAnsi="Times New Roman" w:cs="Times New Roman"/>
          <w:sz w:val="24"/>
          <w:szCs w:val="24"/>
        </w:rPr>
        <w:t>, Middlesex(q.v.),</w:t>
      </w:r>
    </w:p>
    <w:p w14:paraId="677640BA" w14:textId="77777777" w:rsidR="001D0CC7" w:rsidRDefault="001D0CC7" w:rsidP="001D0C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Somer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Dorking, Surrey(q.v.).</w:t>
      </w:r>
    </w:p>
    <w:p w14:paraId="3E9E1A3A" w14:textId="77777777" w:rsidR="001D0CC7" w:rsidRDefault="001D0CC7" w:rsidP="001D0C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p.80)</w:t>
      </w:r>
    </w:p>
    <w:p w14:paraId="52610A2C" w14:textId="77777777" w:rsidR="001D0CC7" w:rsidRDefault="001D0CC7" w:rsidP="001D0C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D0116C" w14:textId="77777777" w:rsidR="001D0CC7" w:rsidRDefault="001D0CC7" w:rsidP="001D0C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395B77" w14:textId="77777777" w:rsidR="001D0CC7" w:rsidRDefault="001D0CC7" w:rsidP="001D0C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2021</w:t>
      </w:r>
    </w:p>
    <w:p w14:paraId="36F7C44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4F113" w14:textId="77777777" w:rsidR="001D0CC7" w:rsidRDefault="001D0CC7" w:rsidP="009139A6">
      <w:r>
        <w:separator/>
      </w:r>
    </w:p>
  </w:endnote>
  <w:endnote w:type="continuationSeparator" w:id="0">
    <w:p w14:paraId="6952D8B0" w14:textId="77777777" w:rsidR="001D0CC7" w:rsidRDefault="001D0C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19F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60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15A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321A3B" w14:textId="77777777" w:rsidR="001D0CC7" w:rsidRDefault="001D0CC7" w:rsidP="009139A6">
      <w:r>
        <w:separator/>
      </w:r>
    </w:p>
  </w:footnote>
  <w:footnote w:type="continuationSeparator" w:id="0">
    <w:p w14:paraId="60D50E6F" w14:textId="77777777" w:rsidR="001D0CC7" w:rsidRDefault="001D0C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49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348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03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CC7"/>
    <w:rsid w:val="000666E0"/>
    <w:rsid w:val="001D0CC7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353C2"/>
  <w15:chartTrackingRefBased/>
  <w15:docId w15:val="{8C7A668A-E5D7-4FBE-9A7D-EB3168F96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2021-03-14T20:38:00Z</dcterms:created>
  <dcterms:modified xsi:type="dcterms:W3CDTF">2021-03-14T20:39:00Z</dcterms:modified>
</cp:coreProperties>
</file>